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C73A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73AD">
              <w:rPr>
                <w:b/>
                <w:sz w:val="26"/>
                <w:szCs w:val="26"/>
                <w:lang w:val="en-US"/>
              </w:rPr>
              <w:t>203C_002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C73AD" w:rsidRDefault="00F14F3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C73AD">
              <w:rPr>
                <w:b/>
                <w:sz w:val="26"/>
                <w:szCs w:val="26"/>
                <w:lang w:val="en-US"/>
              </w:rPr>
              <w:t>2274875</w:t>
            </w:r>
            <w:r w:rsidR="00C44B8B" w:rsidRPr="002C73A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43308">
        <w:rPr>
          <w:b/>
          <w:sz w:val="26"/>
          <w:szCs w:val="26"/>
        </w:rPr>
        <w:t>(</w:t>
      </w:r>
      <w:r w:rsidR="000A13FE">
        <w:rPr>
          <w:b/>
          <w:sz w:val="26"/>
          <w:szCs w:val="26"/>
        </w:rPr>
        <w:t>Накладка</w:t>
      </w:r>
      <w:bookmarkStart w:id="1" w:name="_GoBack"/>
      <w:bookmarkEnd w:id="1"/>
      <w:r w:rsidR="00F14F32" w:rsidRPr="00175045">
        <w:rPr>
          <w:b/>
          <w:sz w:val="26"/>
          <w:szCs w:val="26"/>
        </w:rPr>
        <w:t xml:space="preserve"> ОГ5 3.407.1-143.8.</w:t>
      </w:r>
      <w:r w:rsidR="0098594D">
        <w:rPr>
          <w:b/>
          <w:sz w:val="26"/>
          <w:szCs w:val="26"/>
        </w:rPr>
        <w:t>2</w:t>
      </w:r>
      <w:r w:rsidR="00F14F32" w:rsidRPr="00175045">
        <w:rPr>
          <w:b/>
          <w:sz w:val="26"/>
          <w:szCs w:val="26"/>
        </w:rPr>
        <w:t>8</w:t>
      </w:r>
      <w:r w:rsidR="00343308">
        <w:rPr>
          <w:b/>
          <w:sz w:val="26"/>
          <w:szCs w:val="26"/>
        </w:rPr>
        <w:t>)</w:t>
      </w:r>
      <w:r w:rsidR="009718F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718FA">
        <w:rPr>
          <w:b/>
          <w:sz w:val="26"/>
          <w:szCs w:val="26"/>
          <w:u w:val="single"/>
        </w:rPr>
        <w:t>203</w:t>
      </w:r>
      <w:r w:rsidR="00F115B9" w:rsidRPr="009718F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2" w:name="Поле4"/>
      <w:r w:rsidR="00C30C24">
        <w:rPr>
          <w:sz w:val="24"/>
          <w:szCs w:val="24"/>
        </w:rPr>
        <w:t xml:space="preserve"> </w:t>
      </w:r>
      <w:r w:rsidR="00C30C24" w:rsidRPr="00175045">
        <w:rPr>
          <w:sz w:val="24"/>
          <w:szCs w:val="24"/>
        </w:rPr>
        <w:t>Т</w:t>
      </w:r>
      <w:r w:rsidR="00F14F32" w:rsidRPr="00175045">
        <w:rPr>
          <w:sz w:val="24"/>
          <w:szCs w:val="24"/>
        </w:rPr>
        <w:t xml:space="preserve">ипового проекта </w:t>
      </w:r>
      <w:r w:rsidR="004C1F77">
        <w:rPr>
          <w:sz w:val="24"/>
          <w:szCs w:val="24"/>
        </w:rPr>
        <w:t>3.407.1-143.8.</w:t>
      </w:r>
      <w:r w:rsidR="0098594D">
        <w:rPr>
          <w:sz w:val="24"/>
          <w:szCs w:val="24"/>
        </w:rPr>
        <w:t>2</w:t>
      </w:r>
      <w:r w:rsidR="00F14F32" w:rsidRPr="00175045">
        <w:rPr>
          <w:sz w:val="24"/>
          <w:szCs w:val="24"/>
        </w:rPr>
        <w:t>8</w:t>
      </w:r>
      <w:bookmarkEnd w:id="2"/>
      <w:r w:rsidR="009718F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D1168" w:rsidRDefault="005D1168" w:rsidP="009718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D1168" w:rsidRDefault="005D1168" w:rsidP="005D11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D1168" w:rsidRDefault="005D1168" w:rsidP="005D11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D1168" w:rsidRDefault="005D1168" w:rsidP="005D11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D1168" w:rsidRDefault="005D1168" w:rsidP="005D116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D1168" w:rsidRDefault="005D1168" w:rsidP="005D116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D1168" w:rsidRDefault="005D1168" w:rsidP="005D11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D1168" w:rsidRDefault="0098594D" w:rsidP="005D116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9718FA">
        <w:rPr>
          <w:sz w:val="24"/>
          <w:szCs w:val="24"/>
        </w:rPr>
        <w:t>3.407.1-143.8.</w:t>
      </w:r>
      <w:r>
        <w:rPr>
          <w:sz w:val="24"/>
          <w:szCs w:val="24"/>
        </w:rPr>
        <w:t>2</w:t>
      </w:r>
      <w:r w:rsidR="009718FA" w:rsidRPr="00175045">
        <w:rPr>
          <w:sz w:val="24"/>
          <w:szCs w:val="24"/>
        </w:rPr>
        <w:t>8</w:t>
      </w:r>
      <w:r w:rsidR="005D1168">
        <w:rPr>
          <w:sz w:val="26"/>
          <w:szCs w:val="26"/>
        </w:rPr>
        <w:t>;</w:t>
      </w:r>
    </w:p>
    <w:p w:rsidR="005D1168" w:rsidRDefault="005D1168" w:rsidP="005D116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D1168" w:rsidRDefault="005D1168" w:rsidP="005D11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D1168" w:rsidRDefault="005D1168" w:rsidP="005D11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D1168" w:rsidRDefault="005D1168" w:rsidP="005D11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D1168" w:rsidRDefault="005D1168" w:rsidP="009718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D1168" w:rsidRDefault="005D1168" w:rsidP="005D11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D1168" w:rsidRDefault="005D1168" w:rsidP="005D11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D1168" w:rsidRDefault="005D1168" w:rsidP="009718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D1168" w:rsidRDefault="005D1168" w:rsidP="005D11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D1168" w:rsidRDefault="005D1168" w:rsidP="005D11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D1168" w:rsidRDefault="005D1168" w:rsidP="009718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D1168" w:rsidRDefault="005D1168" w:rsidP="005D11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D1168" w:rsidRDefault="005D1168" w:rsidP="005D11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D1168" w:rsidRDefault="005D1168" w:rsidP="005D11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D1168" w:rsidRDefault="005D1168" w:rsidP="005D11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D1168" w:rsidRDefault="005D1168" w:rsidP="005D11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D1168" w:rsidRDefault="005D1168" w:rsidP="009718F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D1168" w:rsidRDefault="005D1168" w:rsidP="005D11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D1168" w:rsidRDefault="005D1168" w:rsidP="005D11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Default="004A2665" w:rsidP="00451C4D">
      <w:pPr>
        <w:rPr>
          <w:sz w:val="26"/>
          <w:szCs w:val="26"/>
        </w:rPr>
      </w:pPr>
    </w:p>
    <w:p w:rsidR="0098594D" w:rsidRPr="00CB6078" w:rsidRDefault="0098594D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564" w:rsidRDefault="00340564">
      <w:r>
        <w:separator/>
      </w:r>
    </w:p>
  </w:endnote>
  <w:endnote w:type="continuationSeparator" w:id="0">
    <w:p w:rsidR="00340564" w:rsidRDefault="0034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564" w:rsidRDefault="00340564">
      <w:r>
        <w:separator/>
      </w:r>
    </w:p>
  </w:footnote>
  <w:footnote w:type="continuationSeparator" w:id="0">
    <w:p w:rsidR="00340564" w:rsidRDefault="00340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F1A65F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F3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C7D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13FE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B12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339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045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5485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3AD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D09"/>
    <w:rsid w:val="0033432F"/>
    <w:rsid w:val="00340419"/>
    <w:rsid w:val="00340564"/>
    <w:rsid w:val="00343308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83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F77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168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EEE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B71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8FA"/>
    <w:rsid w:val="00971945"/>
    <w:rsid w:val="00972B4B"/>
    <w:rsid w:val="00973170"/>
    <w:rsid w:val="00973C4F"/>
    <w:rsid w:val="0097481A"/>
    <w:rsid w:val="009773EE"/>
    <w:rsid w:val="00984849"/>
    <w:rsid w:val="0098594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7A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C2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73D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4F32"/>
    <w:rsid w:val="00F157C9"/>
    <w:rsid w:val="00F1795B"/>
    <w:rsid w:val="00F2059C"/>
    <w:rsid w:val="00F21FAC"/>
    <w:rsid w:val="00F235DE"/>
    <w:rsid w:val="00F23B7B"/>
    <w:rsid w:val="00F25C59"/>
    <w:rsid w:val="00F2665A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886AC-B66B-416E-862D-704E5C5A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40A82-F569-4FAF-96C4-6A42988720C8}"/>
</file>

<file path=customXml/itemProps2.xml><?xml version="1.0" encoding="utf-8"?>
<ds:datastoreItem xmlns:ds="http://schemas.openxmlformats.org/officeDocument/2006/customXml" ds:itemID="{E1E53A35-CBF0-4B9C-93E0-5CD1E6B0A73E}"/>
</file>

<file path=customXml/itemProps3.xml><?xml version="1.0" encoding="utf-8"?>
<ds:datastoreItem xmlns:ds="http://schemas.openxmlformats.org/officeDocument/2006/customXml" ds:itemID="{DA5D68E0-302E-41AF-8E8A-708DDFCF52DE}"/>
</file>

<file path=customXml/itemProps4.xml><?xml version="1.0" encoding="utf-8"?>
<ds:datastoreItem xmlns:ds="http://schemas.openxmlformats.org/officeDocument/2006/customXml" ds:itemID="{5F91978B-7AD7-4BF8-B453-6F1FC01AF70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61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15</cp:revision>
  <cp:lastPrinted>2010-09-30T13:29:00Z</cp:lastPrinted>
  <dcterms:created xsi:type="dcterms:W3CDTF">2015-06-02T11:06:00Z</dcterms:created>
  <dcterms:modified xsi:type="dcterms:W3CDTF">2015-09-23T14:45:00Z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